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“Monday"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0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“Tuesday" 01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“Wednesday"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= “Thursday"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03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“Friday"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highlight w:val="yellow"/>
              </w:rPr>
              <w:instrText>Monday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= “Saturday" 1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4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&lt;&gt; 0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=F2+1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""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>\# 0#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t>05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493605A1" w:rsidR="00BE33C9" w:rsidRPr="00D12878" w:rsidRDefault="00D12878">
            <w:pPr>
              <w:rPr>
                <w:highlight w:val="yellow"/>
              </w:rPr>
            </w:pPr>
            <w:r w:rsidRPr="00D12878">
              <w:rPr>
                <w:highlight w:val="yellow"/>
              </w:rPr>
              <w:t>Plan 1: Study of Maps Ohio and the 50 States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=G2+1\#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06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09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10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12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C48B51A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13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15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16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=D6+1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=F6+1\#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19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20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=F8+1\#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4DB8CFDD" w:rsidR="00BE33C9" w:rsidRPr="00D12878" w:rsidRDefault="00D1287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 xml:space="preserve">Plan 2: Study of Ohio 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t>27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30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“Sunday" 1 ""\#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“Monday"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“Tuesday" 01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“Wednesday"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= “Thursday"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“Friday"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“Saturday" 1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4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&lt;&gt; 0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05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0CBC59D0" w:rsidR="00EE5AAF" w:rsidRPr="00D12878" w:rsidRDefault="00D12878" w:rsidP="005C772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>Plan 2: Study of Ohio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=G2+1\#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12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13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16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=D6+1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19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26B84587" w:rsidR="00EE5AAF" w:rsidRPr="00D12878" w:rsidRDefault="00D12878" w:rsidP="00D1287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  <w:tr w:rsidR="00EE5AAF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</w:tbl>
    <w:p w14:paraId="4FFBFCCA" w14:textId="77777777" w:rsidR="00D12878" w:rsidRDefault="00D12878">
      <w:pPr>
        <w:rPr>
          <w:sz w:val="16"/>
          <w:szCs w:val="16"/>
        </w:rPr>
      </w:pPr>
    </w:p>
    <w:p w14:paraId="3AD3F4A8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“Sunday" 1 ""\#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“Monday"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“Tuesday" 01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“Wednesday"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= “Thursday"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“Friday"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“Saturday" 1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4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&lt;&gt; 0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05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18465E8" w14:textId="2BD630D9" w:rsidR="00D12878" w:rsidRDefault="00D12878" w:rsidP="005C7728">
            <w:pPr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  <w:p w14:paraId="7D81946C" w14:textId="77777777" w:rsidR="00D12878" w:rsidRPr="00D12878" w:rsidRDefault="00D12878" w:rsidP="00D1287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=G2+1\#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12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13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16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=D6+1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19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</w:tr>
      <w:tr w:rsidR="00D12878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  <w:tr w:rsidR="00D12878" w14:paraId="36CC39B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CCA654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15A0C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CC50DD0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AFCE9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9952B3B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A84EFF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5EB814E" w14:textId="77777777" w:rsidR="00D12878" w:rsidRDefault="00D12878" w:rsidP="005C7728"/>
        </w:tc>
      </w:tr>
    </w:tbl>
    <w:p w14:paraId="51016642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38920798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6450E7E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49AE2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FABA2E1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69463D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5C7CBC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CE0AD56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266B09C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B292A7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3A3187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“Sunday" 1 ""\# 0#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48AFAA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“Monday"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0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2BFE1F7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“Tuesday" 01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64CAB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“Wednesday"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664DE8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= “Thursday"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CF1D5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“Friday"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A58D44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“Saturday" 1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4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&lt;&gt; 0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=F2+1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""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>\# 0#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05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6F7444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4E087E" w14:textId="5D912B1E" w:rsidR="00D12878" w:rsidRPr="00D12878" w:rsidRDefault="00D12878" w:rsidP="005C7728">
            <w:pPr>
              <w:rPr>
                <w:highlight w:val="lightGray"/>
              </w:rPr>
            </w:pPr>
            <w:r w:rsidRPr="00D12878">
              <w:rPr>
                <w:highlight w:val="lightGray"/>
              </w:rPr>
              <w:t xml:space="preserve">Plan </w:t>
            </w:r>
            <w:r>
              <w:rPr>
                <w:highlight w:val="lightGray"/>
              </w:rPr>
              <w:t>4</w:t>
            </w:r>
            <w:r w:rsidRPr="00D12878"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t xml:space="preserve">United States Economics and Money </w:t>
            </w:r>
          </w:p>
          <w:p w14:paraId="0DA8A2A4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74316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978B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D2030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CB1D1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F275392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BDD0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66EF8A0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0376C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=G2+1\#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F10E2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B8E839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B1CECB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09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56ED6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10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DDF6AD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122701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12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1A8AE69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A44F2D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25A88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9BE3ABF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1E0A2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1B6BA4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15D81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0ED193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60D885B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BD282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13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BAB00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FF84B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5930C3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16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5495CF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=D6+1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817E7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4DEC280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19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5C18A0B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8E6F7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56BB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5AD86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2D945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A04656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B739B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D1D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713DB1A5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D9928E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20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D7FAC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5BD3A3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6EAB6A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B2E923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9A69F3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83696A2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=F8+1\#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4D1DC4BF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D4FD40" w14:textId="5EDF95E3" w:rsidR="00D12878" w:rsidRPr="00D12878" w:rsidRDefault="00D12878" w:rsidP="00D1287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04794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ACC03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5756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19C4A6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DF15F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5AF96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1974F12A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A11AA4F" w14:textId="77777777" w:rsidR="00D12878" w:rsidRPr="008E2ACB" w:rsidRDefault="00D12878" w:rsidP="005C7728">
            <w:pPr>
              <w:pStyle w:val="Date"/>
              <w:rPr>
                <w:rStyle w:val="Emphasis"/>
                <w:color w:val="FFFFFF"/>
                <w:highlight w:val="magenta"/>
              </w:rPr>
            </w:pP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 0,""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&lt;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DocVariable MonthEnd \@ d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color w:val="FFFFFF"/>
                <w:highlight w:val="magenta"/>
              </w:rPr>
              <w:instrText>30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=G8+1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>\# 0#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t>27</w: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2BF40C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28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53FA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29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08B5D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30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73441A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C7BA5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44CCE2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9B629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D3668D" w14:textId="7E6BFBB2" w:rsidR="00D12878" w:rsidRPr="009074BC" w:rsidRDefault="00D12878" w:rsidP="00D12878">
            <w:pPr>
              <w:rPr>
                <w:color w:val="000000"/>
                <w:highlight w:val="magenta"/>
              </w:rPr>
            </w:pPr>
            <w:r w:rsidRPr="009074BC">
              <w:rPr>
                <w:color w:val="000000"/>
                <w:highlight w:val="magenta"/>
              </w:rPr>
              <w:t>Plan 5: Ohio and Early US History</w:t>
            </w:r>
          </w:p>
          <w:p w14:paraId="3654A3DD" w14:textId="77777777" w:rsidR="00D12878" w:rsidRPr="009074BC" w:rsidRDefault="00D12878" w:rsidP="005C7728">
            <w:pPr>
              <w:rPr>
                <w:color w:val="000000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1F1353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35404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EFB79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61EC0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A789EE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631F57" w14:textId="77777777" w:rsidR="00D12878" w:rsidRDefault="00D12878" w:rsidP="005C7728"/>
        </w:tc>
      </w:tr>
    </w:tbl>
    <w:p w14:paraId="2E62FB07" w14:textId="77777777" w:rsidR="00D12878" w:rsidRDefault="00D12878">
      <w:pPr>
        <w:rPr>
          <w:sz w:val="16"/>
          <w:szCs w:val="16"/>
        </w:rPr>
      </w:pPr>
    </w:p>
    <w:p w14:paraId="7468217D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450B50CD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537763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217E81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A30372B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6C11A8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9247A5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7759998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5923516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095A1FC5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27B112" w14:textId="77777777" w:rsidR="00D12878" w:rsidRPr="009074BC" w:rsidRDefault="00D12878" w:rsidP="005C7728">
            <w:pPr>
              <w:pStyle w:val="Date"/>
              <w:rPr>
                <w:rStyle w:val="Emphasis"/>
                <w:color w:val="auto"/>
                <w:highlight w:val="magenta"/>
              </w:rPr>
            </w:pP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auto"/>
                <w:highlight w:val="magenta"/>
              </w:rPr>
              <w:instrText>Monday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= “Sunday" 1 ""\# 0#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3C0EF42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“Monday"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01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BA78A2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“Tuesday" 01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356B9F1C" w14:textId="77777777" w:rsidR="00D12878" w:rsidRPr="008E2ACB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“Wednesday"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C3BDB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= “Thursday"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03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5175A2" w14:textId="77777777" w:rsidR="00D12878" w:rsidRPr="009074BC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= “Friday"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C1AC08F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 “Saturday" 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=F2+1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05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2DA1AA8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380BB80" w14:textId="77777777" w:rsidR="00D12878" w:rsidRPr="009074BC" w:rsidRDefault="00D12878" w:rsidP="00D12878">
            <w:pPr>
              <w:rPr>
                <w:color w:val="auto"/>
                <w:highlight w:val="magenta"/>
              </w:rPr>
            </w:pPr>
            <w:r w:rsidRPr="009074BC">
              <w:rPr>
                <w:color w:val="auto"/>
                <w:highlight w:val="magenta"/>
              </w:rPr>
              <w:t>Plan 5: Ohio and Early US History</w:t>
            </w:r>
          </w:p>
          <w:p w14:paraId="3EFF297D" w14:textId="77777777" w:rsidR="00D12878" w:rsidRPr="00D12878" w:rsidRDefault="00D12878" w:rsidP="00D1287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DE7736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34426B2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8D25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D41C6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9524E5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9559C4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5482CCB8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175C87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=G2+1\#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06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14560F6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A5A6D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6FF62E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09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81D9B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10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689F1E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11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1151FB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12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6BFC1125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F494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E15F9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1CF0A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F493DD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62EA8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EC8BCCB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5FFA8CF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2CF6692C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02AB3B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13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3CAC3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A7EA8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15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DC7B54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16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743A41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=D6+1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5EBA94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CAD91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=F6+1\#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19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169E356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42D8A77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25A3A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047F9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C9F54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77086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D46AC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11595E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:rsidRPr="00D12878" w14:paraId="089039D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E738A7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=G6+1\#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20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94774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=A8+1\#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21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B012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=B8+1\#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22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BD6F80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=C8+1\#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23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6B42C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=D8+1\#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24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BED14B2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=E8+1\#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25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13FD30D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=F8+1\#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26</w: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1354D15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08D092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3624A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127FD6E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6324B5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818A7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A90D94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7AE29F" w14:textId="77777777" w:rsidR="00D12878" w:rsidRPr="00D12878" w:rsidRDefault="00D12878" w:rsidP="005C7728"/>
        </w:tc>
      </w:tr>
      <w:tr w:rsidR="00D12878" w:rsidRPr="00D12878" w14:paraId="087CEDF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EFDFCE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27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69BC94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=A10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=A10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=A10+1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28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B742BF7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=B10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=B10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=B10+1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29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C79766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=C10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=C10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=C10+1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30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07D06A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=D10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=D10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=D10+1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CD33A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=E10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=E10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31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=E10+1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72E30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29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31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6013AB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56389CD" w14:textId="77777777" w:rsidR="00D12878" w:rsidRPr="00D12878" w:rsidRDefault="00D12878" w:rsidP="00D1287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AA45DB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46A7DF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A2CA2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23270EC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22C209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7AA4DE" w14:textId="77777777" w:rsidR="00D12878" w:rsidRPr="00D12878" w:rsidRDefault="00D12878" w:rsidP="005C7728"/>
        </w:tc>
      </w:tr>
      <w:tr w:rsidR="00D12878" w14:paraId="3D8F9F0E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96A3E2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71A06D8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855BF8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3260838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5161EFD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AFB729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C128547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6051" w14:textId="77777777" w:rsidR="00564F62" w:rsidRDefault="00564F62">
      <w:pPr>
        <w:spacing w:after="0" w:line="240" w:lineRule="auto"/>
      </w:pPr>
      <w:r>
        <w:separator/>
      </w:r>
    </w:p>
  </w:endnote>
  <w:endnote w:type="continuationSeparator" w:id="0">
    <w:p w14:paraId="3BC235A6" w14:textId="77777777" w:rsidR="00564F62" w:rsidRDefault="005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226B8" w14:textId="77777777" w:rsidR="00564F62" w:rsidRDefault="00564F62">
      <w:pPr>
        <w:spacing w:after="0" w:line="240" w:lineRule="auto"/>
      </w:pPr>
      <w:r>
        <w:separator/>
      </w:r>
    </w:p>
  </w:footnote>
  <w:footnote w:type="continuationSeparator" w:id="0">
    <w:p w14:paraId="5FC39897" w14:textId="77777777" w:rsidR="00564F62" w:rsidRDefault="0056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120278"/>
    <w:rsid w:val="00195D95"/>
    <w:rsid w:val="00564F62"/>
    <w:rsid w:val="00677B6D"/>
    <w:rsid w:val="00683123"/>
    <w:rsid w:val="007B29DC"/>
    <w:rsid w:val="00837FF0"/>
    <w:rsid w:val="0086460F"/>
    <w:rsid w:val="008E2ACB"/>
    <w:rsid w:val="009074BC"/>
    <w:rsid w:val="00AC20C3"/>
    <w:rsid w:val="00B21545"/>
    <w:rsid w:val="00B75A54"/>
    <w:rsid w:val="00BE33C9"/>
    <w:rsid w:val="00C26BE9"/>
    <w:rsid w:val="00C47FD1"/>
    <w:rsid w:val="00C50653"/>
    <w:rsid w:val="00D12878"/>
    <w:rsid w:val="00D56312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9DC063-FA65-4831-B48A-57662B21B7D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4016E1A-1BF6-4C8D-8258-FF37E7D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A522E-ADD7-44CC-9812-E75D7E6C5D96}"/>
</file>

<file path=customXml/itemProps4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5</TotalTime>
  <Pages>4</Pages>
  <Words>2868</Words>
  <Characters>7687</Characters>
  <Application>Microsoft Office Word</Application>
  <DocSecurity>0</DocSecurity>
  <Lines>7687</Lines>
  <Paragraphs>2638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UnitCalendar_Template</dc:title>
  <dc:subject/>
  <dc:creator>OCALI Teaching All Learners center </dc:creator>
  <cp:keywords/>
  <dc:description/>
  <cp:lastModifiedBy>John Deever</cp:lastModifiedBy>
  <cp:revision>4</cp:revision>
  <dcterms:created xsi:type="dcterms:W3CDTF">2026-03-09T10:51:00Z</dcterms:created>
  <dcterms:modified xsi:type="dcterms:W3CDTF">2026-03-09T10:53:00Z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